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BFD" w:rsidRPr="00F469FA" w:rsidRDefault="004F4BFD" w:rsidP="00D41876">
      <w:pPr>
        <w:jc w:val="center"/>
        <w:outlineLvl w:val="0"/>
        <w:rPr>
          <w:rFonts w:ascii="Cambria" w:hAnsi="Cambria" w:cs="Cambria"/>
          <w:b/>
          <w:bCs/>
          <w:color w:val="C00000"/>
          <w:sz w:val="56"/>
          <w:szCs w:val="56"/>
        </w:rPr>
      </w:pPr>
      <w:r w:rsidRPr="00F469FA">
        <w:rPr>
          <w:rFonts w:ascii="Cambria" w:hAnsi="Cambria" w:cs="Cambria"/>
          <w:b/>
          <w:bCs/>
          <w:color w:val="C00000"/>
          <w:sz w:val="56"/>
          <w:szCs w:val="56"/>
        </w:rPr>
        <w:t>Второй Закон Грегора Менделя</w:t>
      </w:r>
    </w:p>
    <w:p w:rsidR="004F4BFD" w:rsidRPr="00F469FA" w:rsidRDefault="004F4BFD" w:rsidP="00D41876">
      <w:pPr>
        <w:jc w:val="center"/>
        <w:rPr>
          <w:b/>
          <w:bCs/>
          <w:color w:val="1F497D"/>
          <w:sz w:val="44"/>
          <w:szCs w:val="44"/>
        </w:rPr>
      </w:pPr>
      <w:r w:rsidRPr="00F469FA">
        <w:rPr>
          <w:b/>
          <w:bCs/>
          <w:color w:val="1F497D"/>
          <w:sz w:val="44"/>
          <w:szCs w:val="44"/>
        </w:rPr>
        <w:t>Закон расщепления.</w:t>
      </w:r>
    </w:p>
    <w:p w:rsidR="004F4BFD" w:rsidRPr="00D41876" w:rsidRDefault="004F4BFD" w:rsidP="00D41876">
      <w:pPr>
        <w:jc w:val="both"/>
        <w:rPr>
          <w:sz w:val="48"/>
          <w:szCs w:val="48"/>
        </w:rPr>
      </w:pPr>
      <w:r w:rsidRPr="00D41876">
        <w:rPr>
          <w:sz w:val="48"/>
          <w:szCs w:val="48"/>
        </w:rPr>
        <w:t>При скрещивании двух гетерозиготных особей отличающихся друг от друга по одной паре альтернативных признаков, в потомстве происходит расщепление по фенотипу в отношении 3:1, а по генотипу в отношении 1:2:1.</w:t>
      </w:r>
    </w:p>
    <w:p w:rsidR="004F4BFD" w:rsidRPr="00B342C5" w:rsidRDefault="004F4BFD" w:rsidP="00D41876">
      <w:pPr>
        <w:jc w:val="center"/>
        <w:rPr>
          <w:sz w:val="40"/>
          <w:szCs w:val="40"/>
        </w:rPr>
      </w:pPr>
      <w:r w:rsidRPr="00B342C5">
        <w:rPr>
          <w:sz w:val="40"/>
          <w:szCs w:val="40"/>
        </w:rPr>
        <w:t xml:space="preserve">1АА : 2Аа : 1аа </w:t>
      </w:r>
    </w:p>
    <w:p w:rsidR="004F4BFD" w:rsidRDefault="004F4BFD" w:rsidP="00D41876"/>
    <w:p w:rsidR="004F4BFD" w:rsidRDefault="004F4BFD" w:rsidP="00D41876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34.45pt;margin-top:55.7pt;width:17.25pt;height:31.5pt;z-index:2516592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left:0;text-align:left;margin-left:399.25pt;margin-top:54.95pt;width:21.7pt;height:31.5pt;flip:x;z-index:2516602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left:0;text-align:left;margin-left:226.75pt;margin-top:54.95pt;width:21.7pt;height:31.5pt;flip:x;z-index:2516572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left:0;text-align:left;margin-left:261.95pt;margin-top:54.95pt;width:16.5pt;height:31.5pt;z-index:251658240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30" type="#_x0000_t75" alt="2.jpg" style="position:absolute;left:0;text-align:left;margin-left:366.95pt;margin-top:9.95pt;width:32.25pt;height:39pt;z-index:251656192;visibility:visible">
            <v:imagedata r:id="rId4" o:title=""/>
          </v:shape>
        </w:pict>
      </w:r>
      <w:r>
        <w:rPr>
          <w:noProof/>
          <w:lang w:eastAsia="ru-RU"/>
        </w:rPr>
        <w:pict>
          <v:shape id="Рисунок 0" o:spid="_x0000_s1031" type="#_x0000_t75" alt="1.jpg" style="position:absolute;left:0;text-align:left;margin-left:198.95pt;margin-top:23.45pt;width:29.25pt;height:47.25pt;z-index:251655168;visibility:visible">
            <v:imagedata r:id="rId5" o:title=""/>
          </v:shape>
        </w:pict>
      </w:r>
      <w:r>
        <w:rPr>
          <w:sz w:val="96"/>
          <w:szCs w:val="96"/>
        </w:rPr>
        <w:t xml:space="preserve">      </w:t>
      </w:r>
      <w:r w:rsidRPr="00E735B4">
        <w:rPr>
          <w:sz w:val="96"/>
          <w:szCs w:val="96"/>
        </w:rPr>
        <w:t>Р.</w:t>
      </w:r>
      <w:r>
        <w:t xml:space="preserve"> </w:t>
      </w:r>
      <w:r w:rsidRPr="00E735B4">
        <w:t xml:space="preserve">          </w:t>
      </w:r>
      <w:r>
        <w:t xml:space="preserve">            </w:t>
      </w:r>
      <w:r w:rsidRPr="00E735B4">
        <w:rPr>
          <w:noProof/>
          <w:sz w:val="96"/>
          <w:szCs w:val="96"/>
          <w:lang w:eastAsia="ru-RU"/>
        </w:rPr>
        <w:t>Аа</w:t>
      </w:r>
      <w:r>
        <w:rPr>
          <w:noProof/>
          <w:sz w:val="96"/>
          <w:szCs w:val="96"/>
          <w:lang w:eastAsia="ru-RU"/>
        </w:rPr>
        <w:t xml:space="preserve">   х     </w:t>
      </w:r>
      <w:r w:rsidRPr="00E735B4">
        <w:rPr>
          <w:noProof/>
          <w:sz w:val="96"/>
          <w:szCs w:val="96"/>
          <w:lang w:eastAsia="ru-RU"/>
        </w:rPr>
        <w:t xml:space="preserve"> </w:t>
      </w:r>
      <w:r>
        <w:rPr>
          <w:noProof/>
          <w:sz w:val="96"/>
          <w:szCs w:val="96"/>
          <w:lang w:eastAsia="ru-RU"/>
        </w:rPr>
        <w:t>Аа</w:t>
      </w:r>
    </w:p>
    <w:p w:rsidR="004F4BFD" w:rsidRPr="00E735B4" w:rsidRDefault="004F4BFD" w:rsidP="00D41876">
      <w:pPr>
        <w:rPr>
          <w:noProof/>
          <w:sz w:val="96"/>
          <w:szCs w:val="96"/>
          <w:lang w:eastAsia="ru-RU"/>
        </w:rPr>
      </w:pPr>
      <w:r w:rsidRPr="00E735B4">
        <w:rPr>
          <w:noProof/>
          <w:sz w:val="96"/>
          <w:szCs w:val="96"/>
          <w:lang w:eastAsia="ru-RU"/>
        </w:rPr>
        <w:t xml:space="preserve">гаметы:  </w:t>
      </w:r>
      <w:r>
        <w:rPr>
          <w:noProof/>
          <w:sz w:val="96"/>
          <w:szCs w:val="96"/>
          <w:lang w:eastAsia="ru-RU"/>
        </w:rPr>
        <w:t xml:space="preserve">  </w:t>
      </w:r>
      <w:r w:rsidRPr="00E735B4">
        <w:rPr>
          <w:noProof/>
          <w:sz w:val="96"/>
          <w:szCs w:val="96"/>
          <w:lang w:eastAsia="ru-RU"/>
        </w:rPr>
        <w:t xml:space="preserve">А   а         А </w:t>
      </w:r>
      <w:r>
        <w:rPr>
          <w:noProof/>
          <w:sz w:val="96"/>
          <w:szCs w:val="96"/>
          <w:lang w:eastAsia="ru-RU"/>
        </w:rPr>
        <w:t xml:space="preserve">  </w:t>
      </w:r>
      <w:r w:rsidRPr="00E735B4">
        <w:rPr>
          <w:noProof/>
          <w:sz w:val="96"/>
          <w:szCs w:val="96"/>
          <w:lang w:eastAsia="ru-RU"/>
        </w:rPr>
        <w:t>а</w:t>
      </w:r>
    </w:p>
    <w:p w:rsidR="004F4BFD" w:rsidRPr="00E735B4" w:rsidRDefault="004F4BFD" w:rsidP="00D41876">
      <w:pPr>
        <w:rPr>
          <w:noProof/>
          <w:sz w:val="96"/>
          <w:szCs w:val="96"/>
          <w:lang w:eastAsia="ru-RU"/>
        </w:rPr>
      </w:pPr>
      <w:r>
        <w:rPr>
          <w:noProof/>
          <w:sz w:val="96"/>
          <w:szCs w:val="96"/>
          <w:lang w:eastAsia="ru-RU"/>
        </w:rPr>
        <w:t xml:space="preserve">        </w:t>
      </w:r>
      <w:r w:rsidRPr="00E735B4">
        <w:rPr>
          <w:noProof/>
          <w:sz w:val="96"/>
          <w:szCs w:val="96"/>
          <w:lang w:eastAsia="ru-RU"/>
        </w:rPr>
        <w:t xml:space="preserve">F2 </w:t>
      </w:r>
      <w:r>
        <w:rPr>
          <w:noProof/>
          <w:sz w:val="96"/>
          <w:szCs w:val="96"/>
          <w:lang w:eastAsia="ru-RU"/>
        </w:rPr>
        <w:t>:  АА,  Аа,  Аа,  аа</w:t>
      </w:r>
    </w:p>
    <w:p w:rsidR="004F4BFD" w:rsidRDefault="004F4BFD" w:rsidP="00D41876"/>
    <w:p w:rsidR="004F4BFD" w:rsidRPr="00D41876" w:rsidRDefault="004F4BFD" w:rsidP="00D41876">
      <w:pPr>
        <w:rPr>
          <w:noProof/>
          <w:sz w:val="56"/>
          <w:szCs w:val="56"/>
          <w:lang w:eastAsia="ru-RU"/>
        </w:rPr>
      </w:pPr>
      <w:r w:rsidRPr="00D41876">
        <w:rPr>
          <w:noProof/>
          <w:sz w:val="56"/>
          <w:szCs w:val="56"/>
          <w:lang w:eastAsia="ru-RU"/>
        </w:rPr>
        <w:t>по фенотипу: 3-жёлт., 1-зелён.</w:t>
      </w:r>
    </w:p>
    <w:p w:rsidR="004F4BFD" w:rsidRPr="00D41876" w:rsidRDefault="004F4BFD">
      <w:pPr>
        <w:rPr>
          <w:sz w:val="56"/>
          <w:szCs w:val="56"/>
        </w:rPr>
      </w:pPr>
      <w:r w:rsidRPr="00D41876">
        <w:rPr>
          <w:noProof/>
          <w:sz w:val="56"/>
          <w:szCs w:val="56"/>
          <w:lang w:eastAsia="ru-RU"/>
        </w:rPr>
        <w:t>по генотипу:  1 АА : 2Аа : 1аа.</w:t>
      </w:r>
    </w:p>
    <w:sectPr w:rsidR="004F4BFD" w:rsidRPr="00D41876" w:rsidSect="00E735B4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1D08"/>
    <w:rsid w:val="003743DD"/>
    <w:rsid w:val="00411D08"/>
    <w:rsid w:val="004F4BFD"/>
    <w:rsid w:val="006C1EDB"/>
    <w:rsid w:val="0096624C"/>
    <w:rsid w:val="00A4584A"/>
    <w:rsid w:val="00AD1074"/>
    <w:rsid w:val="00B342C5"/>
    <w:rsid w:val="00B61ED4"/>
    <w:rsid w:val="00C1348E"/>
    <w:rsid w:val="00D41876"/>
    <w:rsid w:val="00DC334B"/>
    <w:rsid w:val="00E735B4"/>
    <w:rsid w:val="00F4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ED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73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35B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E73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735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67</Words>
  <Characters>385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1</cp:lastModifiedBy>
  <cp:revision>4</cp:revision>
  <dcterms:created xsi:type="dcterms:W3CDTF">2010-12-24T18:46:00Z</dcterms:created>
  <dcterms:modified xsi:type="dcterms:W3CDTF">2011-12-08T09:46:00Z</dcterms:modified>
</cp:coreProperties>
</file>